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51DD" w14:textId="77777777" w:rsidR="00E1104C" w:rsidRPr="00E1104C" w:rsidRDefault="00E1104C" w:rsidP="00E110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4C">
        <w:rPr>
          <w:rFonts w:ascii="Times New Roman" w:hAnsi="Times New Roman" w:cs="Times New Roman"/>
          <w:sz w:val="24"/>
          <w:szCs w:val="24"/>
          <w:u w:val="single"/>
        </w:rPr>
        <w:t>Alice BYRON</w:t>
      </w:r>
      <w:r w:rsidRPr="00E1104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1104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1104C">
        <w:rPr>
          <w:rFonts w:ascii="Times New Roman" w:hAnsi="Times New Roman" w:cs="Times New Roman"/>
          <w:sz w:val="24"/>
          <w:szCs w:val="24"/>
        </w:rPr>
        <w:t>d.1496)</w:t>
      </w:r>
    </w:p>
    <w:p w14:paraId="3C97693F" w14:textId="77777777" w:rsidR="00E1104C" w:rsidRPr="00E1104C" w:rsidRDefault="00E1104C" w:rsidP="00E110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4C">
        <w:rPr>
          <w:rFonts w:ascii="Times New Roman" w:hAnsi="Times New Roman" w:cs="Times New Roman"/>
          <w:sz w:val="24"/>
          <w:szCs w:val="24"/>
        </w:rPr>
        <w:t xml:space="preserve">Lady of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Colwick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>.</w:t>
      </w:r>
    </w:p>
    <w:p w14:paraId="17AD6730" w14:textId="77777777" w:rsidR="00E1104C" w:rsidRPr="00E1104C" w:rsidRDefault="00E1104C" w:rsidP="00E110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C52FC" w14:textId="77777777" w:rsidR="00E1104C" w:rsidRPr="00E1104C" w:rsidRDefault="00E1104C" w:rsidP="00E110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E87060" w14:textId="77777777" w:rsidR="00E1104C" w:rsidRPr="00E1104C" w:rsidRDefault="00E1104C" w:rsidP="00E110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4C">
        <w:rPr>
          <w:rFonts w:ascii="Times New Roman" w:hAnsi="Times New Roman" w:cs="Times New Roman"/>
          <w:sz w:val="24"/>
          <w:szCs w:val="24"/>
        </w:rPr>
        <w:t>26 Apr.1496</w:t>
      </w:r>
      <w:r w:rsidRPr="00E1104C">
        <w:rPr>
          <w:rFonts w:ascii="Times New Roman" w:hAnsi="Times New Roman" w:cs="Times New Roman"/>
          <w:sz w:val="24"/>
          <w:szCs w:val="24"/>
        </w:rPr>
        <w:tab/>
        <w:t xml:space="preserve">She presented William Unknown(q.v.) to the rectory of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Colwick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>.</w:t>
      </w:r>
    </w:p>
    <w:p w14:paraId="222C0332" w14:textId="77777777" w:rsidR="00E1104C" w:rsidRPr="00E1104C" w:rsidRDefault="00E1104C" w:rsidP="00E1104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E1104C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E1104C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E1104C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E1104C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E1104C">
        <w:rPr>
          <w:rFonts w:ascii="Times New Roman" w:hAnsi="Times New Roman" w:cs="Times New Roman"/>
          <w:sz w:val="24"/>
          <w:szCs w:val="24"/>
        </w:rPr>
        <w:t>, pub. The Canterbury and York Society, 1974, p.87)</w:t>
      </w:r>
    </w:p>
    <w:p w14:paraId="0D83535C" w14:textId="77777777" w:rsidR="00E1104C" w:rsidRPr="00E1104C" w:rsidRDefault="00E1104C" w:rsidP="00E110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219AC3" w14:textId="77777777" w:rsidR="00E1104C" w:rsidRPr="00E1104C" w:rsidRDefault="00E1104C" w:rsidP="00E110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3AD001" w14:textId="77777777" w:rsidR="00E1104C" w:rsidRPr="00E1104C" w:rsidRDefault="00E1104C" w:rsidP="00E1104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4C">
        <w:rPr>
          <w:rFonts w:ascii="Times New Roman" w:hAnsi="Times New Roman" w:cs="Times New Roman"/>
          <w:sz w:val="24"/>
          <w:szCs w:val="24"/>
        </w:rPr>
        <w:t>5 March 2022</w:t>
      </w:r>
    </w:p>
    <w:p w14:paraId="244BEA24" w14:textId="77777777" w:rsidR="00BA00AB" w:rsidRPr="00E1104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110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CA57A" w14:textId="77777777" w:rsidR="00E1104C" w:rsidRDefault="00E1104C" w:rsidP="009139A6">
      <w:r>
        <w:separator/>
      </w:r>
    </w:p>
  </w:endnote>
  <w:endnote w:type="continuationSeparator" w:id="0">
    <w:p w14:paraId="25511DC5" w14:textId="77777777" w:rsidR="00E1104C" w:rsidRDefault="00E110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54B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98B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30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228F2" w14:textId="77777777" w:rsidR="00E1104C" w:rsidRDefault="00E1104C" w:rsidP="009139A6">
      <w:r>
        <w:separator/>
      </w:r>
    </w:p>
  </w:footnote>
  <w:footnote w:type="continuationSeparator" w:id="0">
    <w:p w14:paraId="2237A760" w14:textId="77777777" w:rsidR="00E1104C" w:rsidRDefault="00E110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A0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7BA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D8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04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1104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2C917"/>
  <w15:chartTrackingRefBased/>
  <w15:docId w15:val="{0DB92BCE-7706-4FAB-AA2E-94243C52C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2022-07-11T17:58:00Z</dcterms:created>
  <dcterms:modified xsi:type="dcterms:W3CDTF">2022-07-11T17:59:00Z</dcterms:modified>
</cp:coreProperties>
</file>